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866CA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866CA7" w:rsidRPr="00866CA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866CA7" w:rsidRPr="00866CA7">
          <w:rPr>
            <w:rStyle w:val="aa"/>
          </w:rPr>
          <w:t>440052, г. Пенза, ул. Ново-Тамбовская, д.9;</w:t>
        </w:r>
        <w:r w:rsidR="00866CA7" w:rsidRPr="00866CA7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866CA7" w:rsidRPr="00866CA7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866CA7" w:rsidRPr="00866CA7">
          <w:rPr>
            <w:u w:val="single"/>
          </w:rPr>
          <w:t xml:space="preserve"> 07143/012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866CA7" w:rsidRPr="00866CA7">
          <w:rPr>
            <w:rStyle w:val="aa"/>
          </w:rPr>
          <w:t xml:space="preserve"> Медицинская </w:t>
        </w:r>
        <w:r w:rsidR="00866CA7" w:rsidRPr="00866CA7">
          <w:rPr>
            <w:u w:val="single"/>
          </w:rPr>
          <w:t xml:space="preserve">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866CA7" w:rsidRPr="00866CA7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866CA7" w:rsidRPr="00866CA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93113F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3113F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3113F" w:rsidP="005859B9">
      <w:fldSimple w:instr=" DOCVARIABLE operac \* MERGEFORMAT ">
        <w:r w:rsidR="00866CA7" w:rsidRPr="00866CA7">
          <w:t xml:space="preserve"> Выполняет врачебные назначения больным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B27D9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66C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3113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3113F" w:rsidRPr="009E2A4C">
            <w:rPr>
              <w:rStyle w:val="ad"/>
              <w:sz w:val="20"/>
              <w:szCs w:val="20"/>
            </w:rPr>
            <w:fldChar w:fldCharType="separate"/>
          </w:r>
          <w:r w:rsidR="00866CA7">
            <w:rPr>
              <w:rStyle w:val="ad"/>
              <w:noProof/>
              <w:sz w:val="20"/>
              <w:szCs w:val="20"/>
            </w:rPr>
            <w:t>1</w:t>
          </w:r>
          <w:r w:rsidR="0093113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66CA7" w:rsidRPr="00866CA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A1A3ECE23CE4D1589C065F40360CB5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2- Н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466CE85D3FF4507AF72688CFDD0D312"/>
    <w:docVar w:name="rm_id" w:val="177"/>
    <w:docVar w:name="rm_name" w:val=" Медицинская сестра "/>
    <w:docVar w:name="rm_number" w:val=" 07143/012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31F6B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B27D9"/>
    <w:rsid w:val="004C4DB2"/>
    <w:rsid w:val="004C6E55"/>
    <w:rsid w:val="004F6224"/>
    <w:rsid w:val="0051659D"/>
    <w:rsid w:val="005230D1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66CA7"/>
    <w:rsid w:val="00883461"/>
    <w:rsid w:val="008C739D"/>
    <w:rsid w:val="008D5F6D"/>
    <w:rsid w:val="008E68DE"/>
    <w:rsid w:val="0090588D"/>
    <w:rsid w:val="0092778A"/>
    <w:rsid w:val="0093113F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4000"/>
    <w:rsid w:val="00BA5029"/>
    <w:rsid w:val="00BC2F3C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67D"/>
    <w:rsid w:val="00E16F78"/>
    <w:rsid w:val="00E23939"/>
    <w:rsid w:val="00E36337"/>
    <w:rsid w:val="00E7595C"/>
    <w:rsid w:val="00EB72AD"/>
    <w:rsid w:val="00EC37A1"/>
    <w:rsid w:val="00EE2799"/>
    <w:rsid w:val="00EE54B3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2016-10-18T09:18:00Z</dcterms:modified>
</cp:coreProperties>
</file>